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DA43B" w14:textId="32CA6BDE" w:rsidR="00997F14" w:rsidRDefault="00997F14" w:rsidP="5D3CA3A4">
      <w:pPr>
        <w:spacing w:line="240" w:lineRule="auto"/>
        <w:jc w:val="right"/>
        <w:rPr>
          <w:rFonts w:ascii="Corbel" w:hAnsi="Corbel"/>
          <w:i/>
          <w:iCs/>
        </w:rPr>
      </w:pPr>
      <w:r w:rsidRPr="5D3CA3A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A9BBFD5" w:rsidRPr="5D3CA3A4">
        <w:rPr>
          <w:rFonts w:cs="Calibri"/>
        </w:rPr>
        <w:t>Załącznik nr 1.5 do Zarządzenia Rektora UR nr 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089DFC99" w:rsidR="00343DDE" w:rsidRDefault="0071620A" w:rsidP="50B543F5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0B543F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0B543F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FE1C6F" w:rsidRPr="50B543F5">
        <w:rPr>
          <w:rFonts w:ascii="Corbel" w:hAnsi="Corbel"/>
          <w:i/>
          <w:iCs/>
          <w:smallCaps/>
          <w:sz w:val="24"/>
          <w:szCs w:val="24"/>
        </w:rPr>
        <w:t>202</w:t>
      </w:r>
      <w:r w:rsidR="285FB3B4" w:rsidRPr="50B543F5">
        <w:rPr>
          <w:rFonts w:ascii="Corbel" w:hAnsi="Corbel"/>
          <w:i/>
          <w:iCs/>
          <w:smallCaps/>
          <w:sz w:val="24"/>
          <w:szCs w:val="24"/>
        </w:rPr>
        <w:t>5</w:t>
      </w:r>
      <w:r w:rsidR="00FE1C6F" w:rsidRPr="50B543F5">
        <w:rPr>
          <w:rFonts w:ascii="Corbel" w:hAnsi="Corbel"/>
          <w:i/>
          <w:iCs/>
          <w:smallCaps/>
          <w:sz w:val="24"/>
          <w:szCs w:val="24"/>
        </w:rPr>
        <w:t>-20</w:t>
      </w:r>
      <w:r w:rsidR="71946976" w:rsidRPr="50B543F5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0B808111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11F49F75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E708D">
        <w:rPr>
          <w:rFonts w:ascii="Corbel" w:hAnsi="Corbel"/>
          <w:sz w:val="20"/>
          <w:szCs w:val="20"/>
        </w:rPr>
        <w:t>202</w:t>
      </w:r>
      <w:r w:rsidR="7EAE56A9">
        <w:rPr>
          <w:rFonts w:ascii="Corbel" w:hAnsi="Corbel"/>
          <w:sz w:val="20"/>
          <w:szCs w:val="20"/>
        </w:rPr>
        <w:t>5</w:t>
      </w:r>
      <w:r w:rsidR="00C47517">
        <w:rPr>
          <w:rFonts w:ascii="Corbel" w:hAnsi="Corbel"/>
          <w:sz w:val="20"/>
          <w:szCs w:val="20"/>
        </w:rPr>
        <w:t>/20</w:t>
      </w:r>
      <w:r w:rsidR="001E708D">
        <w:rPr>
          <w:rFonts w:ascii="Corbel" w:hAnsi="Corbel"/>
          <w:sz w:val="20"/>
          <w:szCs w:val="20"/>
        </w:rPr>
        <w:t>2</w:t>
      </w:r>
      <w:r w:rsidR="0DEE6E59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F7EDA8" w14:textId="77777777" w:rsidTr="0602611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258E2D" w14:textId="77777777" w:rsidR="0085747A" w:rsidRPr="009C54AE" w:rsidRDefault="00C475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w:rsidR="0085747A" w:rsidRPr="009C54AE" w14:paraId="4CA29152" w14:textId="77777777" w:rsidTr="06026116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06026116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6589904D" w:rsidR="0085747A" w:rsidRPr="009C54AE" w:rsidRDefault="71FB6C8F" w:rsidP="50B543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0B543F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0602611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F971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47517" w:rsidRPr="009C54AE" w14:paraId="63AED1F3" w14:textId="77777777" w:rsidTr="06026116">
        <w:tc>
          <w:tcPr>
            <w:tcW w:w="2694" w:type="dxa"/>
            <w:vAlign w:val="center"/>
          </w:tcPr>
          <w:p w14:paraId="4B835047" w14:textId="77777777" w:rsidR="00C47517" w:rsidRPr="009C54AE" w:rsidRDefault="00C475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C47517" w:rsidRPr="009C54AE" w:rsidRDefault="00966586" w:rsidP="00671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C47517" w:rsidRPr="009C54AE" w14:paraId="6844CCFE" w14:textId="77777777" w:rsidTr="06026116">
        <w:tc>
          <w:tcPr>
            <w:tcW w:w="2694" w:type="dxa"/>
            <w:vAlign w:val="center"/>
          </w:tcPr>
          <w:p w14:paraId="448A1CED" w14:textId="77777777" w:rsidR="00C47517" w:rsidRPr="009C54AE" w:rsidRDefault="00C475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810B3C" w14:textId="77777777" w:rsidR="00C47517" w:rsidRPr="009C54AE" w:rsidRDefault="00C47517" w:rsidP="00671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C47517" w:rsidRPr="009C54AE" w14:paraId="3B32AF2E" w14:textId="77777777" w:rsidTr="06026116">
        <w:tc>
          <w:tcPr>
            <w:tcW w:w="2694" w:type="dxa"/>
            <w:vAlign w:val="center"/>
          </w:tcPr>
          <w:p w14:paraId="04C0481C" w14:textId="77777777" w:rsidR="00C47517" w:rsidRPr="009C54AE" w:rsidRDefault="00C475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C47517" w:rsidRPr="009C54AE" w:rsidRDefault="00C47517" w:rsidP="00671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47517" w:rsidRPr="009C54AE" w14:paraId="629FB805" w14:textId="77777777" w:rsidTr="06026116">
        <w:tc>
          <w:tcPr>
            <w:tcW w:w="2694" w:type="dxa"/>
            <w:vAlign w:val="center"/>
          </w:tcPr>
          <w:p w14:paraId="7C3992E0" w14:textId="77777777" w:rsidR="00C47517" w:rsidRPr="009C54AE" w:rsidRDefault="00C475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52D936" w14:textId="77777777" w:rsidR="00C47517" w:rsidRPr="009C54AE" w:rsidRDefault="00C47517" w:rsidP="00671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710A7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25940D" w14:textId="77777777" w:rsidTr="0602611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92CF2B" w14:textId="77777777" w:rsidR="0085747A" w:rsidRPr="009C54AE" w:rsidRDefault="0096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14:paraId="4666AA1E" w14:textId="77777777" w:rsidTr="0602611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9D8C3" w14:textId="77777777" w:rsidR="0085747A" w:rsidRPr="009C54AE" w:rsidRDefault="00331C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923D7D" w:rsidRPr="009C54AE" w14:paraId="3AC059BC" w14:textId="77777777" w:rsidTr="0602611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C30DC3" w14:textId="77777777" w:rsidR="00923D7D" w:rsidRPr="009C54AE" w:rsidRDefault="00331C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w:rsidR="0085747A" w:rsidRPr="009C54AE" w14:paraId="782D32A0" w14:textId="77777777" w:rsidTr="0602611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48F4DC" w14:textId="37C0C519" w:rsidR="0085747A" w:rsidRPr="009C54AE" w:rsidRDefault="19C5CAAB" w:rsidP="060261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02611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7517" w:rsidRPr="06026116">
              <w:rPr>
                <w:rFonts w:ascii="Corbel" w:hAnsi="Corbel"/>
                <w:b w:val="0"/>
                <w:sz w:val="24"/>
                <w:szCs w:val="24"/>
              </w:rPr>
              <w:t>r Beata Romanek</w:t>
            </w:r>
          </w:p>
        </w:tc>
      </w:tr>
      <w:tr w:rsidR="0085747A" w:rsidRPr="009C54AE" w14:paraId="471FE442" w14:textId="77777777" w:rsidTr="06026116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A2E114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C475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2710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C475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993412" w:rsidRDefault="00C47517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993412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993412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90B8A" w14:textId="1FD20252" w:rsidR="00C47517" w:rsidRDefault="00E22FBC" w:rsidP="50B543F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0B543F5">
        <w:rPr>
          <w:rFonts w:ascii="Corbel" w:hAnsi="Corbel"/>
          <w:smallCaps w:val="0"/>
        </w:rPr>
        <w:t xml:space="preserve">1.3 </w:t>
      </w:r>
      <w:r>
        <w:tab/>
      </w:r>
      <w:r w:rsidRPr="50B543F5">
        <w:rPr>
          <w:rFonts w:ascii="Corbel" w:hAnsi="Corbel"/>
          <w:smallCaps w:val="0"/>
        </w:rPr>
        <w:t>For</w:t>
      </w:r>
      <w:r w:rsidR="00445970" w:rsidRPr="50B543F5">
        <w:rPr>
          <w:rFonts w:ascii="Corbel" w:hAnsi="Corbel"/>
          <w:smallCaps w:val="0"/>
        </w:rPr>
        <w:t>ma zaliczenia przedmiotu</w:t>
      </w:r>
      <w:r w:rsidRPr="50B543F5">
        <w:rPr>
          <w:rFonts w:ascii="Corbel" w:hAnsi="Corbel"/>
          <w:smallCaps w:val="0"/>
        </w:rPr>
        <w:t xml:space="preserve"> (z toku)</w:t>
      </w:r>
      <w:r w:rsidRPr="50B543F5">
        <w:rPr>
          <w:rFonts w:ascii="Corbel" w:hAnsi="Corbel"/>
          <w:b w:val="0"/>
          <w:smallCaps w:val="0"/>
        </w:rPr>
        <w:t xml:space="preserve"> </w:t>
      </w:r>
    </w:p>
    <w:p w14:paraId="55D48E7E" w14:textId="77777777" w:rsidR="009C54AE" w:rsidRDefault="00E22FBC" w:rsidP="00C475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5FB08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49F31CB" w14:textId="77777777" w:rsidR="007C2FFE" w:rsidRPr="009C54AE" w:rsidRDefault="007C2F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41D9E1A" w14:textId="77777777" w:rsidTr="00745302">
        <w:tc>
          <w:tcPr>
            <w:tcW w:w="9670" w:type="dxa"/>
          </w:tcPr>
          <w:p w14:paraId="13745195" w14:textId="77777777" w:rsidR="0085747A" w:rsidRPr="009C54AE" w:rsidRDefault="00F470CB" w:rsidP="0064794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486C05" w14:textId="77777777" w:rsidR="007C2FFE" w:rsidRDefault="007C2FF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01652C" w14:textId="77777777" w:rsidR="007C2FFE" w:rsidRDefault="007C2FF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31FFE4E" w:rsidR="0085747A" w:rsidRPr="00C05F44" w:rsidRDefault="0071620A" w:rsidP="50B543F5">
      <w:pPr>
        <w:pStyle w:val="Punktygwne"/>
        <w:spacing w:before="0" w:after="0"/>
        <w:rPr>
          <w:rFonts w:ascii="Corbel" w:hAnsi="Corbel"/>
        </w:rPr>
      </w:pPr>
      <w:r w:rsidRPr="50B543F5">
        <w:rPr>
          <w:rFonts w:ascii="Corbel" w:hAnsi="Corbel"/>
        </w:rPr>
        <w:t>3.</w:t>
      </w:r>
      <w:r w:rsidR="0085747A" w:rsidRPr="50B543F5">
        <w:rPr>
          <w:rFonts w:ascii="Corbel" w:hAnsi="Corbel"/>
        </w:rPr>
        <w:t xml:space="preserve"> </w:t>
      </w:r>
      <w:r w:rsidR="00A84C85" w:rsidRPr="50B543F5">
        <w:rPr>
          <w:rFonts w:ascii="Corbel" w:hAnsi="Corbel"/>
        </w:rPr>
        <w:t>cele, efekty uczenia się</w:t>
      </w:r>
      <w:r w:rsidR="0085747A" w:rsidRPr="50B543F5">
        <w:rPr>
          <w:rFonts w:ascii="Corbel" w:hAnsi="Corbel"/>
        </w:rPr>
        <w:t>, treści Programowe i stosowane metody Dydaktyczne</w:t>
      </w:r>
    </w:p>
    <w:p w14:paraId="4B99056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299C43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470CB" w:rsidRPr="009C54AE" w14:paraId="17D23B0E" w14:textId="77777777" w:rsidTr="00923D7D">
        <w:tc>
          <w:tcPr>
            <w:tcW w:w="851" w:type="dxa"/>
            <w:vAlign w:val="center"/>
          </w:tcPr>
          <w:p w14:paraId="5372B5A4" w14:textId="77777777" w:rsidR="00F470CB" w:rsidRPr="00C6513E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AC08E76" w14:textId="77777777" w:rsidR="00F470CB" w:rsidRPr="00C6513E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="00F470CB" w:rsidRPr="009C54AE" w14:paraId="578D9DC1" w14:textId="77777777" w:rsidTr="00923D7D">
        <w:tc>
          <w:tcPr>
            <w:tcW w:w="851" w:type="dxa"/>
            <w:vAlign w:val="center"/>
          </w:tcPr>
          <w:p w14:paraId="550CF7E8" w14:textId="77777777" w:rsidR="00F470CB" w:rsidRPr="00982CDB" w:rsidRDefault="00F470CB" w:rsidP="00966586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14:paraId="30EEFAA0" w14:textId="77777777" w:rsidR="00F470CB" w:rsidRPr="00C6513E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w:rsidR="00F470CB" w:rsidRPr="009C54AE" w14:paraId="327BBCCC" w14:textId="77777777" w:rsidTr="00923D7D">
        <w:tc>
          <w:tcPr>
            <w:tcW w:w="851" w:type="dxa"/>
            <w:vAlign w:val="center"/>
          </w:tcPr>
          <w:p w14:paraId="53C0B3C4" w14:textId="77777777" w:rsidR="00F470CB" w:rsidRPr="00982CDB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14:paraId="2770EA47" w14:textId="77777777" w:rsidR="00F470CB" w:rsidRPr="00C6513E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w:rsidR="00F470CB" w:rsidRPr="009C54AE" w14:paraId="55308E71" w14:textId="77777777" w:rsidTr="00923D7D">
        <w:tc>
          <w:tcPr>
            <w:tcW w:w="851" w:type="dxa"/>
            <w:vAlign w:val="center"/>
          </w:tcPr>
          <w:p w14:paraId="7C12F916" w14:textId="77777777" w:rsidR="00F470CB" w:rsidRPr="00982CDB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14:paraId="1A6FD074" w14:textId="77777777" w:rsidR="00F470CB" w:rsidRPr="00982CDB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w:rsidR="00F470CB" w:rsidRPr="009C54AE" w14:paraId="666DFB76" w14:textId="77777777" w:rsidTr="00923D7D">
        <w:tc>
          <w:tcPr>
            <w:tcW w:w="851" w:type="dxa"/>
            <w:vAlign w:val="center"/>
          </w:tcPr>
          <w:p w14:paraId="56E055E9" w14:textId="77777777" w:rsidR="00F470CB" w:rsidRPr="00982CDB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14:paraId="1CF2311C" w14:textId="77777777" w:rsidR="00F470CB" w:rsidRPr="00982CDB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="00F470CB" w:rsidRPr="009C54AE" w14:paraId="3EB68741" w14:textId="77777777" w:rsidTr="00923D7D">
        <w:tc>
          <w:tcPr>
            <w:tcW w:w="851" w:type="dxa"/>
            <w:vAlign w:val="center"/>
          </w:tcPr>
          <w:p w14:paraId="00B3D6C2" w14:textId="77777777" w:rsidR="00F470CB" w:rsidRPr="00982CDB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14:paraId="418D0E94" w14:textId="77777777" w:rsidR="00F470CB" w:rsidRPr="00982CDB" w:rsidRDefault="00F470CB" w:rsidP="009665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461D7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AAD931C" w14:textId="77777777" w:rsidTr="00966586">
        <w:tc>
          <w:tcPr>
            <w:tcW w:w="1701" w:type="dxa"/>
          </w:tcPr>
          <w:p w14:paraId="4FCA5964" w14:textId="77777777" w:rsidR="0085747A" w:rsidRPr="009C54AE" w:rsidRDefault="0085747A" w:rsidP="00F47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16405F1" w14:textId="77777777" w:rsidR="0085747A" w:rsidRPr="009C54AE" w:rsidRDefault="00807975" w:rsidP="008079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14:paraId="43CB3487" w14:textId="77777777" w:rsidR="0085747A" w:rsidRPr="009C54AE" w:rsidRDefault="00F470CB" w:rsidP="00966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85747A" w:rsidRPr="009C54AE" w14:paraId="24878D1B" w14:textId="77777777" w:rsidTr="00966586">
        <w:tc>
          <w:tcPr>
            <w:tcW w:w="1701" w:type="dxa"/>
          </w:tcPr>
          <w:p w14:paraId="56A76B19" w14:textId="77777777" w:rsidR="0085747A" w:rsidRPr="009C54AE" w:rsidRDefault="0085747A" w:rsidP="00F47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76753DC" w14:textId="77777777" w:rsidR="0085747A" w:rsidRPr="009C54AE" w:rsidRDefault="00807975" w:rsidP="008079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 w:rsidR="00647946"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14:paraId="66DBE924" w14:textId="77777777" w:rsidR="0085747A" w:rsidRPr="009C54AE" w:rsidRDefault="00F470CB" w:rsidP="00966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85747A" w:rsidRPr="009C54AE" w14:paraId="77986FEB" w14:textId="77777777" w:rsidTr="00966586">
        <w:tc>
          <w:tcPr>
            <w:tcW w:w="1701" w:type="dxa"/>
          </w:tcPr>
          <w:p w14:paraId="41960800" w14:textId="77777777" w:rsidR="0085747A" w:rsidRPr="009C54AE" w:rsidRDefault="00F470CB" w:rsidP="00F47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FFD0DB" w14:textId="77777777" w:rsidR="0085747A" w:rsidRPr="009C54AE" w:rsidRDefault="0047211A" w:rsidP="008079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07975">
              <w:rPr>
                <w:rFonts w:ascii="Corbel" w:hAnsi="Corbel"/>
                <w:b w:val="0"/>
                <w:smallCaps w:val="0"/>
                <w:szCs w:val="24"/>
              </w:rPr>
              <w:t xml:space="preserve">tosuje zasady grzeczności językowej oraz etyki komunikacji </w:t>
            </w:r>
          </w:p>
        </w:tc>
        <w:tc>
          <w:tcPr>
            <w:tcW w:w="1873" w:type="dxa"/>
            <w:vAlign w:val="center"/>
          </w:tcPr>
          <w:p w14:paraId="5F2E2896" w14:textId="77777777" w:rsidR="0085747A" w:rsidRPr="009C54AE" w:rsidRDefault="00F470CB" w:rsidP="00966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  <w:tr w:rsidR="00F470CB" w:rsidRPr="009C54AE" w14:paraId="4B3DD1A2" w14:textId="77777777" w:rsidTr="00966586">
        <w:tc>
          <w:tcPr>
            <w:tcW w:w="1701" w:type="dxa"/>
          </w:tcPr>
          <w:p w14:paraId="78C3198C" w14:textId="77777777" w:rsidR="00F470CB" w:rsidRPr="009C54AE" w:rsidRDefault="00F470CB" w:rsidP="00F47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FC9C403" w14:textId="77777777" w:rsidR="00F470CB" w:rsidRPr="009C54AE" w:rsidRDefault="0047211A" w:rsidP="004721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14:paraId="2986E80C" w14:textId="77777777" w:rsidR="00F470CB" w:rsidRPr="009C54AE" w:rsidRDefault="00F470CB" w:rsidP="009665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PPiW.K05</w:t>
            </w:r>
          </w:p>
        </w:tc>
      </w:tr>
    </w:tbl>
    <w:p w14:paraId="3CF2D8B6" w14:textId="77777777" w:rsidR="0085747A" w:rsidRPr="009C54AE" w:rsidRDefault="0085747A" w:rsidP="00F470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Default="00675843" w:rsidP="007C2FF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FB78278" w14:textId="77777777" w:rsidR="007C2FFE" w:rsidRPr="007C2FFE" w:rsidRDefault="007C2FFE" w:rsidP="007C2FF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FC3994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07C01" w:rsidRPr="009C54AE" w14:paraId="587EA2A8" w14:textId="77777777" w:rsidTr="06026116">
        <w:tc>
          <w:tcPr>
            <w:tcW w:w="9639" w:type="dxa"/>
          </w:tcPr>
          <w:p w14:paraId="35113026" w14:textId="77777777" w:rsidR="00307C01" w:rsidRPr="009C54AE" w:rsidRDefault="00307C01" w:rsidP="006713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7C01" w:rsidRPr="009C54AE" w14:paraId="512844D5" w14:textId="77777777" w:rsidTr="06026116">
        <w:tc>
          <w:tcPr>
            <w:tcW w:w="9639" w:type="dxa"/>
          </w:tcPr>
          <w:p w14:paraId="20574BB1" w14:textId="77777777" w:rsidR="00307C01" w:rsidRPr="009C54AE" w:rsidRDefault="00307C01" w:rsidP="006713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w:rsidR="00307C01" w:rsidRPr="009C54AE" w14:paraId="1E205E02" w14:textId="77777777" w:rsidTr="06026116">
        <w:tc>
          <w:tcPr>
            <w:tcW w:w="9639" w:type="dxa"/>
          </w:tcPr>
          <w:p w14:paraId="32939928" w14:textId="77777777" w:rsidR="00307C01" w:rsidRPr="009C54AE" w:rsidRDefault="00307C01" w:rsidP="006713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Artykulacja samogłosek ustnych i nosowych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Artykulacja zbitek spółgłoskowych. Ćwiczenia dykcyjne</w:t>
            </w:r>
          </w:p>
        </w:tc>
      </w:tr>
      <w:tr w:rsidR="00307C01" w:rsidRPr="009C54AE" w14:paraId="11A2A219" w14:textId="77777777" w:rsidTr="06026116">
        <w:tc>
          <w:tcPr>
            <w:tcW w:w="9639" w:type="dxa"/>
          </w:tcPr>
          <w:p w14:paraId="21D0F050" w14:textId="77777777" w:rsidR="00307C01" w:rsidRPr="009C54AE" w:rsidRDefault="00307C01" w:rsidP="00671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w:rsidR="00307C01" w:rsidRPr="009C54AE" w14:paraId="451F1DC5" w14:textId="77777777" w:rsidTr="06026116">
        <w:tc>
          <w:tcPr>
            <w:tcW w:w="9639" w:type="dxa"/>
          </w:tcPr>
          <w:p w14:paraId="7219D4DA" w14:textId="49F95EAB" w:rsidR="00307C01" w:rsidRPr="009C54AE" w:rsidRDefault="6D288AAC" w:rsidP="006713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6026116">
              <w:rPr>
                <w:rFonts w:ascii="Corbel" w:hAnsi="Corbel"/>
                <w:sz w:val="24"/>
                <w:szCs w:val="24"/>
              </w:rPr>
              <w:t>Przemiany we współczesnym słownictwie: zapożyczenia, wyrazy modne, tautologia, frazeologia. Przyczyny błędów leksykalnych. Wyrazy o trudnej fleksji. Błędy składniowe i stylistyczne.</w:t>
            </w:r>
          </w:p>
        </w:tc>
      </w:tr>
      <w:tr w:rsidR="00307C01" w:rsidRPr="009C54AE" w14:paraId="08D52391" w14:textId="77777777" w:rsidTr="06026116">
        <w:tc>
          <w:tcPr>
            <w:tcW w:w="9639" w:type="dxa"/>
          </w:tcPr>
          <w:p w14:paraId="7267B756" w14:textId="0DD09279" w:rsidR="00307C01" w:rsidRPr="009C54AE" w:rsidRDefault="00307C01" w:rsidP="006713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6026116">
              <w:rPr>
                <w:rFonts w:ascii="Corbel" w:hAnsi="Corbel"/>
                <w:sz w:val="24"/>
                <w:szCs w:val="24"/>
              </w:rPr>
              <w:t>Cechy dobrej komunikacji językowej. Zasady grzeczności językowej,</w:t>
            </w:r>
            <w:r w:rsidRPr="06026116">
              <w:rPr>
                <w:rFonts w:ascii="TimesNewRoman" w:hAnsi="TimesNewRoman" w:cs="TimesNewRoman"/>
                <w:sz w:val="24"/>
                <w:szCs w:val="24"/>
                <w:lang w:eastAsia="pl-PL"/>
              </w:rPr>
              <w:t xml:space="preserve"> </w:t>
            </w:r>
            <w:r w:rsidRPr="06026116">
              <w:rPr>
                <w:rFonts w:ascii="Corbel" w:hAnsi="Corbel"/>
                <w:sz w:val="24"/>
                <w:szCs w:val="24"/>
              </w:rPr>
              <w:t xml:space="preserve">etykiety korespondencji </w:t>
            </w:r>
            <w:r w:rsidRPr="06026116">
              <w:rPr>
                <w:rFonts w:ascii="Corbel" w:hAnsi="Corbel"/>
                <w:sz w:val="24"/>
                <w:szCs w:val="24"/>
              </w:rPr>
              <w:lastRenderedPageBreak/>
              <w:t>tradycyjnej i elektronicznej. Kultura wypowiedzi publicznej.</w:t>
            </w:r>
          </w:p>
        </w:tc>
      </w:tr>
      <w:tr w:rsidR="00307C01" w:rsidRPr="009C54AE" w14:paraId="3BA60513" w14:textId="77777777" w:rsidTr="06026116">
        <w:tc>
          <w:tcPr>
            <w:tcW w:w="9639" w:type="dxa"/>
          </w:tcPr>
          <w:p w14:paraId="4DB836BF" w14:textId="77777777" w:rsidR="00307C01" w:rsidRPr="009C54AE" w:rsidRDefault="002710A7" w:rsidP="002710A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710A7">
              <w:rPr>
                <w:rFonts w:ascii="Corbel" w:hAnsi="Corbel"/>
                <w:sz w:val="24"/>
                <w:szCs w:val="24"/>
              </w:rPr>
              <w:lastRenderedPageBreak/>
              <w:t>Zasady pracy z tekstem literatury pięknej oraz kryteria dobrej recytacji. Recytacja utworu poetyckie</w:t>
            </w:r>
            <w:r w:rsidR="00647946">
              <w:rPr>
                <w:rFonts w:ascii="Corbel" w:hAnsi="Corbel"/>
                <w:sz w:val="24"/>
                <w:szCs w:val="24"/>
              </w:rPr>
              <w:t>go.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E83C683" w14:textId="77777777" w:rsidR="00307C01" w:rsidRPr="00307C01" w:rsidRDefault="00307C0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w14:paraId="34CE0A4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7C01" w:rsidRPr="009C54AE" w14:paraId="117EAB55" w14:textId="77777777" w:rsidTr="00966586">
        <w:tc>
          <w:tcPr>
            <w:tcW w:w="1985" w:type="dxa"/>
          </w:tcPr>
          <w:p w14:paraId="17368564" w14:textId="77777777" w:rsidR="00307C01" w:rsidRPr="009C54AE" w:rsidRDefault="00307C01" w:rsidP="00671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E1ACAA6" w14:textId="77777777" w:rsidR="00307C01" w:rsidRPr="007C2FFE" w:rsidRDefault="00307C01" w:rsidP="007C2F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7F626B56" w14:textId="77777777" w:rsidR="00307C01" w:rsidRPr="007C2FFE" w:rsidRDefault="00307C01" w:rsidP="007C2F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07C01" w:rsidRPr="009C54AE" w14:paraId="250A37DA" w14:textId="77777777" w:rsidTr="00966586">
        <w:tc>
          <w:tcPr>
            <w:tcW w:w="1985" w:type="dxa"/>
          </w:tcPr>
          <w:p w14:paraId="727CF0E4" w14:textId="77777777" w:rsidR="00307C01" w:rsidRPr="009C54AE" w:rsidRDefault="00307C01" w:rsidP="00671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510FEB3" w14:textId="77777777" w:rsidR="00307C01" w:rsidRPr="007C2FFE" w:rsidRDefault="00307C01" w:rsidP="007C2F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04C64560" w14:textId="77777777" w:rsidR="00307C01" w:rsidRPr="007C2FFE" w:rsidRDefault="00307C01" w:rsidP="007C2F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07C01" w:rsidRPr="009C54AE" w14:paraId="39B19C4F" w14:textId="77777777" w:rsidTr="00966586">
        <w:tc>
          <w:tcPr>
            <w:tcW w:w="1985" w:type="dxa"/>
          </w:tcPr>
          <w:p w14:paraId="002D746F" w14:textId="77777777" w:rsidR="00307C01" w:rsidRPr="009C54AE" w:rsidRDefault="00307C01" w:rsidP="00671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0A6FD3A" w14:textId="77777777" w:rsidR="00307C01" w:rsidRPr="007C2FFE" w:rsidRDefault="00307C01" w:rsidP="007C2F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3CA83C4" w14:textId="77777777" w:rsidR="00307C01" w:rsidRPr="007C2FFE" w:rsidRDefault="00307C01" w:rsidP="007C2F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07C01" w:rsidRPr="009C54AE" w14:paraId="7B3D9ADF" w14:textId="77777777" w:rsidTr="00966586">
        <w:tc>
          <w:tcPr>
            <w:tcW w:w="1985" w:type="dxa"/>
          </w:tcPr>
          <w:p w14:paraId="5990E71B" w14:textId="77777777" w:rsidR="00307C01" w:rsidRPr="009C54AE" w:rsidRDefault="00307C01" w:rsidP="00671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EC376A6" w14:textId="77777777" w:rsidR="00307C01" w:rsidRPr="007C2FFE" w:rsidRDefault="00307C01" w:rsidP="007C2F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69BAA590" w14:textId="77777777" w:rsidR="00307C01" w:rsidRPr="007C2FFE" w:rsidRDefault="00307C01" w:rsidP="007C2F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946DB8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E09A089" w14:textId="77777777" w:rsidTr="00923D7D">
        <w:tc>
          <w:tcPr>
            <w:tcW w:w="9670" w:type="dxa"/>
          </w:tcPr>
          <w:p w14:paraId="7C77FAA3" w14:textId="77777777" w:rsidR="00301E1B" w:rsidRDefault="00301E1B" w:rsidP="00301E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14:paraId="25F68C03" w14:textId="77777777" w:rsidR="0085747A" w:rsidRPr="009C54AE" w:rsidRDefault="00301E1B" w:rsidP="006479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331C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21DA50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646E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23D4B9D" w14:textId="77777777" w:rsidR="0085747A" w:rsidRPr="009C54AE" w:rsidRDefault="002710A7" w:rsidP="00331C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D8EB871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C61DC5" w:rsidRPr="009C54AE" w:rsidRDefault="00301E1B" w:rsidP="00331C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BC6081C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F06A52F" w14:textId="77777777" w:rsidR="00C61DC5" w:rsidRPr="009C54AE" w:rsidRDefault="00C61DC5" w:rsidP="00301E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01E1B">
              <w:rPr>
                <w:rFonts w:ascii="Corbel" w:hAnsi="Corbel"/>
                <w:sz w:val="24"/>
                <w:szCs w:val="24"/>
              </w:rPr>
              <w:t>przygotowanie recytacji)</w:t>
            </w:r>
          </w:p>
        </w:tc>
        <w:tc>
          <w:tcPr>
            <w:tcW w:w="4677" w:type="dxa"/>
          </w:tcPr>
          <w:p w14:paraId="7CE58F48" w14:textId="77777777" w:rsidR="00C61DC5" w:rsidRPr="009C54AE" w:rsidRDefault="002710A7" w:rsidP="00331C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301E1B" w:rsidP="00331C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9C54AE" w:rsidRDefault="00301E1B" w:rsidP="00331C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9F2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CE6F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CDCE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B9E25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01E1B" w:rsidRPr="009C54AE" w14:paraId="1FF199C3" w14:textId="77777777" w:rsidTr="06026116">
        <w:trPr>
          <w:trHeight w:val="397"/>
        </w:trPr>
        <w:tc>
          <w:tcPr>
            <w:tcW w:w="7513" w:type="dxa"/>
          </w:tcPr>
          <w:p w14:paraId="729C9695" w14:textId="77777777" w:rsidR="00301E1B" w:rsidRDefault="00301E1B" w:rsidP="00671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3533C8" w14:textId="77777777" w:rsidR="00301E1B" w:rsidRDefault="00301E1B" w:rsidP="0096658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14:paraId="775FE980" w14:textId="77777777" w:rsidR="00301E1B" w:rsidRDefault="00301E1B" w:rsidP="0096658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14:paraId="542F4C40" w14:textId="77777777" w:rsidR="00301E1B" w:rsidRPr="0089527C" w:rsidRDefault="00301E1B" w:rsidP="0096658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602611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Marcjanik M., </w:t>
            </w:r>
            <w:r w:rsidRPr="0602611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Grzeczność w komunikacji językowej.</w:t>
            </w:r>
            <w:r w:rsidRPr="0602611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Warszawa 2008.</w:t>
            </w:r>
          </w:p>
          <w:p w14:paraId="1C0899B0" w14:textId="77777777" w:rsidR="00301E1B" w:rsidRDefault="00301E1B" w:rsidP="0096658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531DF239" w14:textId="77777777" w:rsidR="00301E1B" w:rsidRPr="0089527C" w:rsidRDefault="00301E1B" w:rsidP="0096658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poprawnej wymowy czyli o bełkotaniu i faflunieniu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14:paraId="6839E5DC" w14:textId="77777777" w:rsidR="00301E1B" w:rsidRDefault="00301E1B" w:rsidP="0096658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14:paraId="6BD7CCA0" w14:textId="77777777" w:rsidR="00301E1B" w:rsidRPr="009C54AE" w:rsidRDefault="00301E1B" w:rsidP="00966586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Romanek</w:t>
            </w:r>
            <w:r w:rsidR="006479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w:rsidR="00301E1B" w:rsidRPr="009C54AE" w14:paraId="0EDC9DA8" w14:textId="77777777" w:rsidTr="06026116">
        <w:trPr>
          <w:trHeight w:val="397"/>
        </w:trPr>
        <w:tc>
          <w:tcPr>
            <w:tcW w:w="7513" w:type="dxa"/>
          </w:tcPr>
          <w:p w14:paraId="1616B1D9" w14:textId="77777777" w:rsidR="00301E1B" w:rsidRPr="0089527C" w:rsidRDefault="00301E1B" w:rsidP="00671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6026116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5618614" w14:textId="5BBC44DD" w:rsidR="00301E1B" w:rsidRPr="0089527C" w:rsidRDefault="00301E1B" w:rsidP="0602611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602611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Bralczyk J., Gruszczyński W., Kłosińska K., </w:t>
            </w:r>
            <w:r w:rsidRPr="0602611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Wiem, co mówię, czyli o dobrej komunikacji.</w:t>
            </w:r>
            <w:r w:rsidRPr="0602611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Bydgoszcz-Warszawa 2011.</w:t>
            </w:r>
            <w:r w:rsidR="1FA34E9F" w:rsidRPr="06026116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2E2ED13C" w14:textId="77777777" w:rsidR="00301E1B" w:rsidRPr="0089527C" w:rsidRDefault="00301E1B" w:rsidP="0096658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14:paraId="5B99D9F4" w14:textId="77777777" w:rsidR="00301E1B" w:rsidRPr="0089527C" w:rsidRDefault="00301E1B" w:rsidP="0096658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Prygoń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7F1E9" w14:textId="77777777" w:rsidR="00BC34C7" w:rsidRDefault="00BC34C7" w:rsidP="00C16ABF">
      <w:pPr>
        <w:spacing w:after="0" w:line="240" w:lineRule="auto"/>
      </w:pPr>
      <w:r>
        <w:separator/>
      </w:r>
    </w:p>
  </w:endnote>
  <w:endnote w:type="continuationSeparator" w:id="0">
    <w:p w14:paraId="768E1B29" w14:textId="77777777" w:rsidR="00BC34C7" w:rsidRDefault="00BC34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F4A89" w14:textId="77777777" w:rsidR="00BC34C7" w:rsidRDefault="00BC34C7" w:rsidP="00C16ABF">
      <w:pPr>
        <w:spacing w:after="0" w:line="240" w:lineRule="auto"/>
      </w:pPr>
      <w:r>
        <w:separator/>
      </w:r>
    </w:p>
  </w:footnote>
  <w:footnote w:type="continuationSeparator" w:id="0">
    <w:p w14:paraId="75F0481B" w14:textId="77777777" w:rsidR="00BC34C7" w:rsidRDefault="00BC34C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9F62DF"/>
    <w:multiLevelType w:val="hybridMultilevel"/>
    <w:tmpl w:val="B002D1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F06C5"/>
    <w:multiLevelType w:val="hybridMultilevel"/>
    <w:tmpl w:val="A65ECD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547763">
    <w:abstractNumId w:val="0"/>
  </w:num>
  <w:num w:numId="2" w16cid:durableId="312610455">
    <w:abstractNumId w:val="1"/>
  </w:num>
  <w:num w:numId="3" w16cid:durableId="185591817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08D"/>
    <w:rsid w:val="001F2CA2"/>
    <w:rsid w:val="002144C0"/>
    <w:rsid w:val="0022477D"/>
    <w:rsid w:val="002278A9"/>
    <w:rsid w:val="002336F9"/>
    <w:rsid w:val="0024028F"/>
    <w:rsid w:val="00244ABC"/>
    <w:rsid w:val="002710A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E1B"/>
    <w:rsid w:val="0030395F"/>
    <w:rsid w:val="00304331"/>
    <w:rsid w:val="00305C92"/>
    <w:rsid w:val="00307C01"/>
    <w:rsid w:val="003151C5"/>
    <w:rsid w:val="00331C49"/>
    <w:rsid w:val="003343CF"/>
    <w:rsid w:val="00343DDE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11A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2972"/>
    <w:rsid w:val="0050496F"/>
    <w:rsid w:val="00513B6F"/>
    <w:rsid w:val="00517C63"/>
    <w:rsid w:val="00526C94"/>
    <w:rsid w:val="005331C2"/>
    <w:rsid w:val="005363C4"/>
    <w:rsid w:val="00536BDE"/>
    <w:rsid w:val="00543ACC"/>
    <w:rsid w:val="00544355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2932"/>
    <w:rsid w:val="005F31D2"/>
    <w:rsid w:val="0061029B"/>
    <w:rsid w:val="00617230"/>
    <w:rsid w:val="00621CE1"/>
    <w:rsid w:val="00627FC9"/>
    <w:rsid w:val="00633186"/>
    <w:rsid w:val="00646ED8"/>
    <w:rsid w:val="00647946"/>
    <w:rsid w:val="00647FA8"/>
    <w:rsid w:val="00650C5F"/>
    <w:rsid w:val="00654934"/>
    <w:rsid w:val="006620D9"/>
    <w:rsid w:val="00671958"/>
    <w:rsid w:val="00675843"/>
    <w:rsid w:val="00696477"/>
    <w:rsid w:val="006D050F"/>
    <w:rsid w:val="006D4C2A"/>
    <w:rsid w:val="006D6139"/>
    <w:rsid w:val="006E5D65"/>
    <w:rsid w:val="006F089B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FFE"/>
    <w:rsid w:val="007C3299"/>
    <w:rsid w:val="007C3BCC"/>
    <w:rsid w:val="007C4546"/>
    <w:rsid w:val="007D6243"/>
    <w:rsid w:val="007D6E56"/>
    <w:rsid w:val="007F1652"/>
    <w:rsid w:val="007F4155"/>
    <w:rsid w:val="00807975"/>
    <w:rsid w:val="0081554D"/>
    <w:rsid w:val="0081707E"/>
    <w:rsid w:val="008449B3"/>
    <w:rsid w:val="0085747A"/>
    <w:rsid w:val="00884922"/>
    <w:rsid w:val="008854F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508DF"/>
    <w:rsid w:val="00950DAC"/>
    <w:rsid w:val="00954A07"/>
    <w:rsid w:val="00966586"/>
    <w:rsid w:val="0099341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4C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976"/>
    <w:rsid w:val="00C324C1"/>
    <w:rsid w:val="00C36992"/>
    <w:rsid w:val="00C47517"/>
    <w:rsid w:val="00C56036"/>
    <w:rsid w:val="00C61DC5"/>
    <w:rsid w:val="00C67E92"/>
    <w:rsid w:val="00C70A26"/>
    <w:rsid w:val="00C766DF"/>
    <w:rsid w:val="00C82423"/>
    <w:rsid w:val="00C94B98"/>
    <w:rsid w:val="00CA2B96"/>
    <w:rsid w:val="00CA5089"/>
    <w:rsid w:val="00CB42CB"/>
    <w:rsid w:val="00CC048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6845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B9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FB1"/>
    <w:rsid w:val="00F070AB"/>
    <w:rsid w:val="00F17567"/>
    <w:rsid w:val="00F27A7B"/>
    <w:rsid w:val="00F470CB"/>
    <w:rsid w:val="00F526AF"/>
    <w:rsid w:val="00F617C3"/>
    <w:rsid w:val="00F7066B"/>
    <w:rsid w:val="00F83B28"/>
    <w:rsid w:val="00F97171"/>
    <w:rsid w:val="00FA46E5"/>
    <w:rsid w:val="00FB7DBA"/>
    <w:rsid w:val="00FC1C25"/>
    <w:rsid w:val="00FC3F45"/>
    <w:rsid w:val="00FD503F"/>
    <w:rsid w:val="00FD7589"/>
    <w:rsid w:val="00FE1C6F"/>
    <w:rsid w:val="00FF016A"/>
    <w:rsid w:val="00FF1401"/>
    <w:rsid w:val="00FF1F96"/>
    <w:rsid w:val="00FF5E7D"/>
    <w:rsid w:val="06026116"/>
    <w:rsid w:val="0A9BBFD5"/>
    <w:rsid w:val="0DEE6E59"/>
    <w:rsid w:val="19C5CAAB"/>
    <w:rsid w:val="1FA34E9F"/>
    <w:rsid w:val="23B16BED"/>
    <w:rsid w:val="285FB3B4"/>
    <w:rsid w:val="2A738E3B"/>
    <w:rsid w:val="38640B6F"/>
    <w:rsid w:val="50B543F5"/>
    <w:rsid w:val="5D3CA3A4"/>
    <w:rsid w:val="6AB0B846"/>
    <w:rsid w:val="6D288AAC"/>
    <w:rsid w:val="71946976"/>
    <w:rsid w:val="71FB6C8F"/>
    <w:rsid w:val="7EAE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7804"/>
  <w15:docId w15:val="{C87F096B-D18B-4983-911F-34D0CF14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27A71-9132-4313-B494-01340CD45C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F0F2E2-4CDE-4C32-91D7-BDEFB6467A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42FEE9-DC02-4F56-9693-2772A61309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A31D77-42F3-4A5E-A167-09ECE88F3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871</Words>
  <Characters>5226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20</cp:revision>
  <cp:lastPrinted>2019-02-06T12:12:00Z</cp:lastPrinted>
  <dcterms:created xsi:type="dcterms:W3CDTF">2019-11-28T10:38:00Z</dcterms:created>
  <dcterms:modified xsi:type="dcterms:W3CDTF">2025-05-18T10:35:00Z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